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4E19F" w14:textId="286F1CE4" w:rsidR="00C50837" w:rsidRPr="00746CDE" w:rsidRDefault="00C50837" w:rsidP="00C50837">
      <w:pPr>
        <w:spacing w:line="0" w:lineRule="atLeast"/>
        <w:jc w:val="center"/>
        <w:rPr>
          <w:rFonts w:ascii="Arial" w:eastAsia="Arial" w:hAnsi="Arial"/>
          <w:b/>
          <w:sz w:val="24"/>
          <w:szCs w:val="24"/>
        </w:rPr>
      </w:pPr>
      <w:r w:rsidRPr="00746CDE">
        <w:rPr>
          <w:rFonts w:ascii="Arial" w:eastAsia="Arial" w:hAnsi="Arial"/>
          <w:b/>
          <w:sz w:val="24"/>
          <w:szCs w:val="24"/>
        </w:rPr>
        <w:t>ANNEX 1</w:t>
      </w:r>
      <w:r w:rsidR="007744A6" w:rsidRPr="00746CDE">
        <w:rPr>
          <w:rFonts w:ascii="Arial" w:eastAsia="Arial" w:hAnsi="Arial"/>
          <w:b/>
          <w:sz w:val="24"/>
          <w:szCs w:val="24"/>
        </w:rPr>
        <w:t>0</w:t>
      </w:r>
    </w:p>
    <w:p w14:paraId="1FB0571F" w14:textId="77777777" w:rsidR="00C50837" w:rsidRPr="00C271C9" w:rsidRDefault="00C50837" w:rsidP="00C50837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4B0B093E" w14:textId="77777777" w:rsidR="00C50837" w:rsidRPr="009C7F8D" w:rsidRDefault="00C50837" w:rsidP="00C50837">
      <w:pPr>
        <w:pStyle w:val="Default"/>
        <w:jc w:val="center"/>
        <w:rPr>
          <w:b/>
          <w:color w:val="auto"/>
          <w:sz w:val="22"/>
          <w:szCs w:val="22"/>
          <w:lang w:val="ca-ES"/>
        </w:rPr>
      </w:pPr>
      <w:r w:rsidRPr="00822365">
        <w:rPr>
          <w:rFonts w:eastAsia="Arial"/>
          <w:b/>
        </w:rPr>
        <w:t xml:space="preserve">MODEL </w:t>
      </w:r>
      <w:r>
        <w:rPr>
          <w:rFonts w:eastAsia="Arial"/>
          <w:b/>
        </w:rPr>
        <w:t>DE DECLARACIÓ D’ACOMPLIMENT AMB EL REGLAMENT 10/2011 I EL REGLAMENT 1935/2004</w:t>
      </w:r>
    </w:p>
    <w:p w14:paraId="016E6638" w14:textId="77777777" w:rsidR="00C50837" w:rsidRPr="00822365" w:rsidRDefault="00C50837" w:rsidP="00C50837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14:paraId="03542BE5" w14:textId="77777777" w:rsidR="00C50837" w:rsidRPr="00746CDE" w:rsidRDefault="00C50837" w:rsidP="00C50837">
      <w:pPr>
        <w:jc w:val="both"/>
        <w:rPr>
          <w:rFonts w:ascii="Arial" w:hAnsi="Arial"/>
          <w:sz w:val="24"/>
          <w:szCs w:val="24"/>
        </w:rPr>
      </w:pPr>
      <w:r w:rsidRPr="00746CDE">
        <w:rPr>
          <w:rFonts w:ascii="Arial" w:hAnsi="Arial"/>
          <w:sz w:val="24"/>
          <w:szCs w:val="24"/>
        </w:rPr>
        <w:t xml:space="preserve">En/Na ......................................................, amb domicili a efectes de notificació al carrer/plaça/av ...................................... </w:t>
      </w:r>
      <w:proofErr w:type="spellStart"/>
      <w:r w:rsidRPr="00746CDE">
        <w:rPr>
          <w:rFonts w:ascii="Arial" w:hAnsi="Arial"/>
          <w:sz w:val="24"/>
          <w:szCs w:val="24"/>
        </w:rPr>
        <w:t>núm</w:t>
      </w:r>
      <w:proofErr w:type="spellEnd"/>
      <w:r w:rsidRPr="00746CDE">
        <w:rPr>
          <w:rFonts w:ascii="Arial" w:hAnsi="Arial"/>
          <w:sz w:val="24"/>
          <w:szCs w:val="24"/>
        </w:rPr>
        <w:t xml:space="preserve"> ........., en nom propi o en representació de ....................................................., amb NIF................., presenta oferta en relació a la licitació per a la contractació del</w:t>
      </w:r>
      <w:r w:rsidRPr="00746CDE">
        <w:rPr>
          <w:rFonts w:ascii="Arial" w:hAnsi="Arial"/>
          <w:b/>
          <w:bCs/>
          <w:sz w:val="24"/>
          <w:szCs w:val="24"/>
        </w:rPr>
        <w:t xml:space="preserve"> SUBMINISTRAMENT DE CARTUTXOS FILTRANTS, NECESSARIS PEL TRACTAMENT DE DESSALINITZACIÓ D’AIGUA A LA ITAM DEL LLOBREGAT</w:t>
      </w:r>
      <w:r w:rsidRPr="00746CDE">
        <w:rPr>
          <w:rFonts w:ascii="Arial" w:hAnsi="Arial"/>
          <w:sz w:val="24"/>
          <w:szCs w:val="24"/>
        </w:rPr>
        <w:t>”</w:t>
      </w:r>
      <w:r w:rsidRPr="00746CDE">
        <w:rPr>
          <w:rFonts w:ascii="Arial" w:eastAsia="Arial" w:hAnsi="Arial"/>
          <w:sz w:val="24"/>
          <w:szCs w:val="24"/>
        </w:rPr>
        <w:t xml:space="preserve">, amb expedient número ................................., </w:t>
      </w:r>
      <w:r w:rsidRPr="00746CDE">
        <w:rPr>
          <w:rFonts w:ascii="Arial" w:eastAsia="Arial" w:hAnsi="Arial"/>
          <w:b/>
          <w:sz w:val="24"/>
          <w:szCs w:val="24"/>
        </w:rPr>
        <w:t>LOT nº</w:t>
      </w:r>
      <w:r w:rsidRPr="00746CDE">
        <w:rPr>
          <w:rFonts w:ascii="Arial" w:eastAsia="Arial" w:hAnsi="Arial"/>
          <w:sz w:val="24"/>
          <w:szCs w:val="24"/>
        </w:rPr>
        <w:t xml:space="preserve"> .............,declarant sota la seva responsabilitat que:</w:t>
      </w:r>
    </w:p>
    <w:p w14:paraId="4F24907C" w14:textId="77777777" w:rsidR="00C50837" w:rsidRPr="00746CDE" w:rsidRDefault="00C50837" w:rsidP="00C50837">
      <w:pPr>
        <w:jc w:val="both"/>
        <w:rPr>
          <w:rFonts w:ascii="Arial" w:eastAsia="Arial" w:hAnsi="Arial"/>
          <w:sz w:val="24"/>
          <w:szCs w:val="24"/>
        </w:rPr>
      </w:pPr>
    </w:p>
    <w:p w14:paraId="48C7D566" w14:textId="77777777" w:rsidR="00C50837" w:rsidRPr="00746CDE" w:rsidRDefault="00C50837" w:rsidP="00C50837">
      <w:pPr>
        <w:pStyle w:val="Prrafodelista"/>
        <w:numPr>
          <w:ilvl w:val="0"/>
          <w:numId w:val="17"/>
        </w:numPr>
        <w:ind w:left="1134" w:right="-16" w:hanging="425"/>
        <w:contextualSpacing/>
        <w:jc w:val="both"/>
        <w:rPr>
          <w:rFonts w:ascii="Arial" w:hAnsi="Arial"/>
          <w:sz w:val="24"/>
          <w:szCs w:val="24"/>
        </w:rPr>
      </w:pPr>
      <w:r w:rsidRPr="00746CDE">
        <w:rPr>
          <w:rFonts w:ascii="Arial" w:hAnsi="Arial"/>
          <w:sz w:val="24"/>
          <w:szCs w:val="24"/>
        </w:rPr>
        <w:t xml:space="preserve">Que, </w:t>
      </w:r>
      <w:r w:rsidRPr="00746CDE">
        <w:rPr>
          <w:rFonts w:ascii="Arial" w:eastAsia="Arial" w:hAnsi="Arial"/>
          <w:sz w:val="24"/>
          <w:szCs w:val="24"/>
        </w:rPr>
        <w:t xml:space="preserve">en cas de resultar adjudicatari, el producte subministrat acomplirà al llarg de tota la durada del contracte amb </w:t>
      </w:r>
      <w:r w:rsidRPr="00746CDE">
        <w:rPr>
          <w:rFonts w:ascii="Arial" w:hAnsi="Arial"/>
          <w:bCs/>
          <w:spacing w:val="-3"/>
          <w:sz w:val="24"/>
          <w:szCs w:val="24"/>
        </w:rPr>
        <w:t xml:space="preserve">el Reglamento 10/2011 para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materiales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y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objetos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plásticos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destinados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a entrar en contacto con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alimentos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” i amb el “Reglamento 1935/2004 sobre los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materiales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y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objetos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destinados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 xml:space="preserve"> a entrar en contacto con </w:t>
      </w:r>
      <w:proofErr w:type="spellStart"/>
      <w:r w:rsidRPr="00746CDE">
        <w:rPr>
          <w:rFonts w:ascii="Arial" w:hAnsi="Arial"/>
          <w:bCs/>
          <w:spacing w:val="-3"/>
          <w:sz w:val="24"/>
          <w:szCs w:val="24"/>
        </w:rPr>
        <w:t>alimentos</w:t>
      </w:r>
      <w:proofErr w:type="spellEnd"/>
      <w:r w:rsidRPr="00746CDE">
        <w:rPr>
          <w:rFonts w:ascii="Arial" w:hAnsi="Arial"/>
          <w:bCs/>
          <w:spacing w:val="-3"/>
          <w:sz w:val="24"/>
          <w:szCs w:val="24"/>
        </w:rPr>
        <w:t>”, i les seves actualitzacions</w:t>
      </w:r>
      <w:r w:rsidRPr="00746CDE">
        <w:rPr>
          <w:rFonts w:ascii="Arial" w:hAnsi="Arial"/>
          <w:sz w:val="24"/>
          <w:szCs w:val="24"/>
        </w:rPr>
        <w:t>.</w:t>
      </w:r>
    </w:p>
    <w:p w14:paraId="35528E4F" w14:textId="77777777" w:rsidR="00C50837" w:rsidRPr="00746CDE" w:rsidRDefault="00C50837" w:rsidP="00C50837">
      <w:pPr>
        <w:pStyle w:val="Default"/>
        <w:ind w:left="993"/>
        <w:jc w:val="both"/>
        <w:rPr>
          <w:color w:val="auto"/>
          <w:lang w:val="ca-ES"/>
        </w:rPr>
      </w:pPr>
    </w:p>
    <w:p w14:paraId="3B2A47E3" w14:textId="77777777" w:rsidR="00C50837" w:rsidRPr="00746CDE" w:rsidRDefault="00C50837" w:rsidP="00C50837">
      <w:pPr>
        <w:spacing w:line="0" w:lineRule="atLeast"/>
        <w:jc w:val="both"/>
        <w:rPr>
          <w:rFonts w:ascii="Arial" w:eastAsia="Arial" w:hAnsi="Arial"/>
          <w:sz w:val="24"/>
          <w:szCs w:val="24"/>
        </w:rPr>
      </w:pPr>
    </w:p>
    <w:p w14:paraId="6014AB7A" w14:textId="77777777" w:rsidR="00C50837" w:rsidRPr="00746CDE" w:rsidRDefault="00C50837" w:rsidP="00C50837">
      <w:pPr>
        <w:spacing w:after="240"/>
        <w:jc w:val="both"/>
        <w:rPr>
          <w:rFonts w:ascii="Arial" w:hAnsi="Arial"/>
          <w:sz w:val="24"/>
          <w:szCs w:val="24"/>
        </w:rPr>
      </w:pPr>
      <w:r w:rsidRPr="00746CDE">
        <w:rPr>
          <w:rFonts w:ascii="Arial" w:eastAsia="Arial" w:hAnsi="Arial"/>
          <w:sz w:val="24"/>
          <w:szCs w:val="24"/>
        </w:rPr>
        <w:t>I perquè així consti, signo aquesta declaració.</w:t>
      </w:r>
    </w:p>
    <w:p w14:paraId="14034343" w14:textId="77777777" w:rsidR="00C50837" w:rsidRPr="00746CDE" w:rsidRDefault="00C50837" w:rsidP="00C50837">
      <w:pPr>
        <w:spacing w:line="0" w:lineRule="atLeast"/>
        <w:ind w:left="260"/>
        <w:jc w:val="both"/>
        <w:rPr>
          <w:rFonts w:ascii="Arial" w:eastAsia="Arial" w:hAnsi="Arial"/>
          <w:sz w:val="24"/>
          <w:szCs w:val="24"/>
        </w:rPr>
      </w:pPr>
    </w:p>
    <w:p w14:paraId="5C380FF2" w14:textId="77777777" w:rsidR="00C50837" w:rsidRPr="00746CDE" w:rsidRDefault="00C50837" w:rsidP="00C50837">
      <w:pPr>
        <w:rPr>
          <w:rFonts w:ascii="Arial" w:hAnsi="Arial"/>
          <w:sz w:val="24"/>
          <w:szCs w:val="24"/>
        </w:rPr>
      </w:pPr>
    </w:p>
    <w:p w14:paraId="6DC89000" w14:textId="77777777" w:rsidR="00C50837" w:rsidRDefault="00C50837" w:rsidP="00C50837">
      <w:pPr>
        <w:spacing w:line="200" w:lineRule="exact"/>
        <w:rPr>
          <w:rFonts w:ascii="Times New Roman" w:eastAsia="Times New Roman" w:hAnsi="Times New Roman"/>
        </w:rPr>
      </w:pPr>
    </w:p>
    <w:p w14:paraId="42494F14" w14:textId="77777777" w:rsidR="00C50837" w:rsidRDefault="00C50837" w:rsidP="00C50837">
      <w:pPr>
        <w:spacing w:line="200" w:lineRule="exact"/>
        <w:rPr>
          <w:rFonts w:ascii="Times New Roman" w:eastAsia="Times New Roman" w:hAnsi="Times New Roman"/>
        </w:rPr>
      </w:pPr>
    </w:p>
    <w:p w14:paraId="116B8E81" w14:textId="77777777" w:rsidR="00C50837" w:rsidRDefault="00C50837" w:rsidP="00C50837">
      <w:pPr>
        <w:spacing w:line="200" w:lineRule="exact"/>
        <w:rPr>
          <w:rFonts w:ascii="Times New Roman" w:eastAsia="Times New Roman" w:hAnsi="Times New Roman"/>
        </w:rPr>
      </w:pPr>
    </w:p>
    <w:p w14:paraId="4AB0D103" w14:textId="70D7BB25" w:rsidR="00907BDA" w:rsidRPr="00C50837" w:rsidRDefault="00907BDA" w:rsidP="00C50837"/>
    <w:sectPr w:rsidR="00907BDA" w:rsidRPr="00C50837" w:rsidSect="00FF7369">
      <w:headerReference w:type="default" r:id="rId7"/>
      <w:footerReference w:type="default" r:id="rId8"/>
      <w:pgSz w:w="11906" w:h="16838"/>
      <w:pgMar w:top="1417" w:right="1133" w:bottom="141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E892" w14:textId="77777777" w:rsidR="0009747D" w:rsidRDefault="0009747D" w:rsidP="007B29E7">
      <w:r>
        <w:separator/>
      </w:r>
    </w:p>
  </w:endnote>
  <w:endnote w:type="continuationSeparator" w:id="0">
    <w:p w14:paraId="3C8ADED4" w14:textId="77777777" w:rsidR="0009747D" w:rsidRDefault="0009747D" w:rsidP="007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943D" w14:textId="77777777" w:rsidR="007B29E7" w:rsidRDefault="007B29E7" w:rsidP="007B29E7">
    <w:pPr>
      <w:pStyle w:val="Piedepgina"/>
      <w:ind w:left="-1701"/>
    </w:pPr>
    <w:r w:rsidRPr="00500A15">
      <w:rPr>
        <w:noProof/>
        <w:lang w:val="es-ES_tradnl"/>
      </w:rPr>
      <w:drawing>
        <wp:inline distT="0" distB="0" distL="0" distR="0" wp14:anchorId="70ADB373" wp14:editId="52CA4441">
          <wp:extent cx="2314575" cy="923925"/>
          <wp:effectExtent l="0" t="0" r="9525" b="9525"/>
          <wp:docPr id="14" name="Imagen 1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55E7" w14:textId="77777777" w:rsidR="0009747D" w:rsidRDefault="0009747D" w:rsidP="007B29E7">
      <w:r>
        <w:separator/>
      </w:r>
    </w:p>
  </w:footnote>
  <w:footnote w:type="continuationSeparator" w:id="0">
    <w:p w14:paraId="2F0EEFCF" w14:textId="77777777" w:rsidR="0009747D" w:rsidRDefault="0009747D" w:rsidP="007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8249" w14:textId="77777777" w:rsidR="007B29E7" w:rsidRDefault="007B29E7" w:rsidP="007B29E7">
    <w:pPr>
      <w:pStyle w:val="Encabezado"/>
      <w:rPr>
        <w:noProof/>
        <w:lang w:val="es-ES" w:eastAsia="es-ES"/>
      </w:rPr>
    </w:pPr>
  </w:p>
  <w:p w14:paraId="6CA20568" w14:textId="77777777" w:rsidR="007B29E7" w:rsidRDefault="007B29E7" w:rsidP="007B29E7">
    <w:pPr>
      <w:pStyle w:val="Encabezado"/>
      <w:rPr>
        <w:noProof/>
        <w:lang w:val="es-ES" w:eastAsia="es-ES"/>
      </w:rPr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3A1EB765" wp14:editId="476E61E0">
          <wp:extent cx="1933575" cy="857250"/>
          <wp:effectExtent l="0" t="0" r="9525" b="0"/>
          <wp:docPr id="1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B64D49" w14:textId="77777777" w:rsidR="007B29E7" w:rsidRDefault="007B29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hybridMultilevel"/>
    <w:tmpl w:val="47398C88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6A"/>
    <w:multiLevelType w:val="hybridMultilevel"/>
    <w:tmpl w:val="5092CA7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6B"/>
    <w:multiLevelType w:val="hybridMultilevel"/>
    <w:tmpl w:val="1D545C4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FA73BEB"/>
    <w:multiLevelType w:val="hybridMultilevel"/>
    <w:tmpl w:val="D0CA63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8" w15:restartNumberingAfterBreak="0">
    <w:nsid w:val="187039D6"/>
    <w:multiLevelType w:val="hybridMultilevel"/>
    <w:tmpl w:val="219CB6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1031"/>
    <w:multiLevelType w:val="hybridMultilevel"/>
    <w:tmpl w:val="92B83C54"/>
    <w:lvl w:ilvl="0" w:tplc="752E0B9C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ca-ES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502799"/>
    <w:multiLevelType w:val="hybridMultilevel"/>
    <w:tmpl w:val="341A51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F53D6"/>
    <w:multiLevelType w:val="hybridMultilevel"/>
    <w:tmpl w:val="1B968B1C"/>
    <w:lvl w:ilvl="0" w:tplc="54220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608F1"/>
    <w:multiLevelType w:val="hybridMultilevel"/>
    <w:tmpl w:val="8B6638E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919931">
    <w:abstractNumId w:val="10"/>
  </w:num>
  <w:num w:numId="2" w16cid:durableId="1217593982">
    <w:abstractNumId w:val="6"/>
  </w:num>
  <w:num w:numId="3" w16cid:durableId="1796368294">
    <w:abstractNumId w:val="8"/>
  </w:num>
  <w:num w:numId="4" w16cid:durableId="121533814">
    <w:abstractNumId w:val="0"/>
  </w:num>
  <w:num w:numId="5" w16cid:durableId="1594631142">
    <w:abstractNumId w:val="12"/>
  </w:num>
  <w:num w:numId="6" w16cid:durableId="423652157">
    <w:abstractNumId w:val="4"/>
  </w:num>
  <w:num w:numId="7" w16cid:durableId="1588464794">
    <w:abstractNumId w:val="5"/>
  </w:num>
  <w:num w:numId="8" w16cid:durableId="808283273">
    <w:abstractNumId w:val="7"/>
  </w:num>
  <w:num w:numId="9" w16cid:durableId="2058621494">
    <w:abstractNumId w:val="14"/>
  </w:num>
  <w:num w:numId="10" w16cid:durableId="1728648811">
    <w:abstractNumId w:val="1"/>
  </w:num>
  <w:num w:numId="11" w16cid:durableId="958098819">
    <w:abstractNumId w:val="9"/>
  </w:num>
  <w:num w:numId="12" w16cid:durableId="1463962610">
    <w:abstractNumId w:val="16"/>
  </w:num>
  <w:num w:numId="13" w16cid:durableId="194344396">
    <w:abstractNumId w:val="2"/>
  </w:num>
  <w:num w:numId="14" w16cid:durableId="869802065">
    <w:abstractNumId w:val="3"/>
  </w:num>
  <w:num w:numId="15" w16cid:durableId="18356502">
    <w:abstractNumId w:val="11"/>
  </w:num>
  <w:num w:numId="16" w16cid:durableId="1887447610">
    <w:abstractNumId w:val="13"/>
  </w:num>
  <w:num w:numId="17" w16cid:durableId="17556615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899"/>
    <w:rsid w:val="00027ABA"/>
    <w:rsid w:val="00033773"/>
    <w:rsid w:val="00092890"/>
    <w:rsid w:val="0009747D"/>
    <w:rsid w:val="00115E33"/>
    <w:rsid w:val="00133BA8"/>
    <w:rsid w:val="001525B1"/>
    <w:rsid w:val="001B27A0"/>
    <w:rsid w:val="001F36FC"/>
    <w:rsid w:val="00266899"/>
    <w:rsid w:val="0036622C"/>
    <w:rsid w:val="003A2E55"/>
    <w:rsid w:val="00426D5B"/>
    <w:rsid w:val="00484768"/>
    <w:rsid w:val="00684561"/>
    <w:rsid w:val="0069042A"/>
    <w:rsid w:val="00694DFB"/>
    <w:rsid w:val="00746CDE"/>
    <w:rsid w:val="007744A6"/>
    <w:rsid w:val="007B29E7"/>
    <w:rsid w:val="007E53E5"/>
    <w:rsid w:val="007F22CB"/>
    <w:rsid w:val="007F4D89"/>
    <w:rsid w:val="00841826"/>
    <w:rsid w:val="008C6F27"/>
    <w:rsid w:val="00907BDA"/>
    <w:rsid w:val="00926E12"/>
    <w:rsid w:val="00A66591"/>
    <w:rsid w:val="00AB34F3"/>
    <w:rsid w:val="00BC7FA2"/>
    <w:rsid w:val="00BF3421"/>
    <w:rsid w:val="00C156CF"/>
    <w:rsid w:val="00C50837"/>
    <w:rsid w:val="00D37BD5"/>
    <w:rsid w:val="00D81DB1"/>
    <w:rsid w:val="00DF16CF"/>
    <w:rsid w:val="00DF662B"/>
    <w:rsid w:val="00E009C8"/>
    <w:rsid w:val="00E175DA"/>
    <w:rsid w:val="00ED7535"/>
    <w:rsid w:val="00F87B88"/>
    <w:rsid w:val="00FC459E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87B16"/>
  <w15:docId w15:val="{87B7B18F-9D08-4A1A-8222-2B6DDA9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2"/>
    <w:pPr>
      <w:spacing w:after="0" w:line="240" w:lineRule="auto"/>
    </w:pPr>
    <w:rPr>
      <w:rFonts w:ascii="Calibri" w:eastAsia="Calibri" w:hAnsi="Calibri" w:cs="Arial"/>
      <w:sz w:val="20"/>
      <w:szCs w:val="20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B29E7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7B29E7"/>
    <w:rPr>
      <w:rFonts w:ascii="Calibri" w:eastAsia="Calibri" w:hAnsi="Calibri" w:cs="Arial"/>
      <w:sz w:val="20"/>
      <w:szCs w:val="20"/>
      <w:lang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B29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B29E7"/>
    <w:rPr>
      <w:rFonts w:ascii="Calibri" w:eastAsia="Calibri" w:hAnsi="Calibri" w:cs="Arial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B29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29E7"/>
    <w:rPr>
      <w:rFonts w:ascii="Calibri" w:eastAsia="Calibri" w:hAnsi="Calibri" w:cs="Arial"/>
      <w:sz w:val="20"/>
      <w:szCs w:val="20"/>
      <w:lang w:eastAsia="es-ES_tradnl"/>
    </w:rPr>
  </w:style>
  <w:style w:type="character" w:customStyle="1" w:styleId="normaltextrun">
    <w:name w:val="normaltextrun"/>
    <w:basedOn w:val="Fuentedeprrafopredeter"/>
    <w:rsid w:val="00266899"/>
  </w:style>
  <w:style w:type="paragraph" w:customStyle="1" w:styleId="paragraph">
    <w:name w:val="paragraph"/>
    <w:basedOn w:val="Normal"/>
    <w:rsid w:val="002668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op">
    <w:name w:val="eop"/>
    <w:basedOn w:val="Fuentedeprrafopredeter"/>
    <w:rsid w:val="00266899"/>
  </w:style>
  <w:style w:type="character" w:customStyle="1" w:styleId="spellingerror">
    <w:name w:val="spellingerror"/>
    <w:basedOn w:val="Fuentedeprrafopredeter"/>
    <w:rsid w:val="00266899"/>
  </w:style>
  <w:style w:type="paragraph" w:customStyle="1" w:styleId="Default">
    <w:name w:val="Default"/>
    <w:rsid w:val="001F36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27A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009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09C8"/>
    <w:rPr>
      <w:rFonts w:ascii="Tahoma" w:eastAsia="Calibri" w:hAnsi="Tahoma" w:cs="Tahoma"/>
      <w:sz w:val="16"/>
      <w:szCs w:val="16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ris\OneDrive%20-%20Generalitat%20de%20Catalunya\Documentos\Plantillas%20personalizadas%20de%20Office\Document%20en%20blanc%20ATL_Generalitat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 en blanc ATL_Generalitat</Template>
  <TotalTime>2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Ivette Fabregas Muntal</dc:creator>
  <cp:keywords/>
  <dc:description/>
  <cp:lastModifiedBy>Susana Morales Pastor</cp:lastModifiedBy>
  <cp:revision>6</cp:revision>
  <cp:lastPrinted>2023-02-02T12:56:00Z</cp:lastPrinted>
  <dcterms:created xsi:type="dcterms:W3CDTF">2023-05-03T07:28:00Z</dcterms:created>
  <dcterms:modified xsi:type="dcterms:W3CDTF">2026-03-02T12:44:00Z</dcterms:modified>
</cp:coreProperties>
</file>